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88BA4" w14:textId="2BE8A475" w:rsidR="00BA00AB" w:rsidRDefault="00D655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RYNGEWOD</w:t>
      </w:r>
      <w:r>
        <w:rPr>
          <w:rFonts w:ascii="Times New Roman" w:hAnsi="Times New Roman" w:cs="Times New Roman"/>
          <w:sz w:val="24"/>
          <w:szCs w:val="24"/>
        </w:rPr>
        <w:t xml:space="preserve">       (fl.1419)</w:t>
      </w:r>
    </w:p>
    <w:p w14:paraId="16F9EBC8" w14:textId="0CD711E1" w:rsidR="00D65521" w:rsidRDefault="00D655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D59D63" w14:textId="6B039EBA" w:rsidR="00D65521" w:rsidRDefault="00D655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A468CB" w14:textId="3A12E409" w:rsidR="00D65521" w:rsidRDefault="00D65521" w:rsidP="00D655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Nov.1419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appointed Sheriff of Wiltshire.   (C.F.R. 1413-22 p.2</w:t>
      </w:r>
      <w:r>
        <w:rPr>
          <w:rFonts w:ascii="Times New Roman" w:hAnsi="Times New Roman" w:cs="Times New Roman"/>
          <w:sz w:val="24"/>
          <w:szCs w:val="24"/>
        </w:rPr>
        <w:t>96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D54FE01" w14:textId="77777777" w:rsidR="00D65521" w:rsidRDefault="00D65521" w:rsidP="00D655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A12011" w14:textId="77777777" w:rsidR="00D65521" w:rsidRDefault="00D65521" w:rsidP="00D655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57EC64" w14:textId="77777777" w:rsidR="00D65521" w:rsidRPr="00171733" w:rsidRDefault="00D65521" w:rsidP="00D655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2021</w:t>
      </w:r>
    </w:p>
    <w:p w14:paraId="04ED3584" w14:textId="1814855B" w:rsidR="00D65521" w:rsidRPr="00D65521" w:rsidRDefault="00D655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65521" w:rsidRPr="00D655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DE0AE" w14:textId="77777777" w:rsidR="00D65521" w:rsidRDefault="00D65521" w:rsidP="009139A6">
      <w:r>
        <w:separator/>
      </w:r>
    </w:p>
  </w:endnote>
  <w:endnote w:type="continuationSeparator" w:id="0">
    <w:p w14:paraId="4352FEA2" w14:textId="77777777" w:rsidR="00D65521" w:rsidRDefault="00D655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5E9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765D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51D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1E4A0" w14:textId="77777777" w:rsidR="00D65521" w:rsidRDefault="00D65521" w:rsidP="009139A6">
      <w:r>
        <w:separator/>
      </w:r>
    </w:p>
  </w:footnote>
  <w:footnote w:type="continuationSeparator" w:id="0">
    <w:p w14:paraId="742C2741" w14:textId="77777777" w:rsidR="00D65521" w:rsidRDefault="00D655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60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2AB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D3A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52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6552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5AB7A"/>
  <w15:chartTrackingRefBased/>
  <w15:docId w15:val="{DC814E37-4A76-4975-B042-41092089A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2021-10-27T14:53:00Z</dcterms:created>
  <dcterms:modified xsi:type="dcterms:W3CDTF">2021-10-27T14:54:00Z</dcterms:modified>
</cp:coreProperties>
</file>